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Cardiff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Cardiff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Cardiff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Cardiff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Cardiff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Cardiff West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57.6% </w:t>
      </w:r>
      <w:r w:rsidRPr="004747BF">
        <w:rPr>
          <w:rFonts w:ascii="Libre Franklin Light" w:eastAsia="Times New Roman" w:hAnsi="Libre Franklin Light" w:cs="Calibri Light"/>
        </w:rPr>
        <w:t xml:space="preserve">of those respondents classified as PGSI 8+ in Cardiff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Cardiff West is estimated to be </w:t>
      </w:r>
      <w:r w:rsidRPr="00773DF7">
        <w:rPr>
          <w:rFonts w:ascii="Libre Franklin Light" w:eastAsia="Times New Roman" w:hAnsi="Libre Franklin Light" w:cs="Calibri Light"/>
          <w:b/>
          <w:bCs/>
          <w:color w:val="C45911" w:themeColor="accent2" w:themeShade="BF"/>
        </w:rPr>
        <w:t xml:space="preserve">£2,016,997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Cardiff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Cardiff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diff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Cardiff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diff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Cardiff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diff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Cardiff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Cardiff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Cardiff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Cardiff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Cardiff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£2,016,997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Cardiff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£32,854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£679,430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£48,672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£1,217,256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£2,016,997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Cardiff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Cardiff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Cardiff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Cardiff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Cardiff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Cardiff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4B66153-5D48-4AAF-B5B0-2B3BE09DEE5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